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East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Leeds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East is estimated to be </w:t>
      </w:r>
      <w:r w:rsidRPr="00773DF7">
        <w:rPr>
          <w:rFonts w:ascii="Libre Franklin Light" w:eastAsia="Times New Roman" w:hAnsi="Libre Franklin Light" w:cs="Calibri Light"/>
          <w:b/>
          <w:bCs/>
          <w:color w:val="C45911" w:themeColor="accent2" w:themeShade="BF"/>
        </w:rPr>
        <w:t xml:space="preserve">£3,981,810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£3,981,810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£64,857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£1,341,282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£96,085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£27,024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£49,544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£2,403,018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£3,981,810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1DBD86C-7337-44C6-8BA1-670A1CF05A4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